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A1CA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11091/049-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A1CA9" w:rsidRPr="00AA1CA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A1CA9" w:rsidRPr="00AA1CA9">
          <w:rPr>
            <w:rStyle w:val="aa"/>
          </w:rPr>
          <w:t>440052, г. Пенза, ул. Ново-Тамбовская, д.9;</w:t>
        </w:r>
        <w:r w:rsidR="00AA1CA9" w:rsidRPr="00AA1CA9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A1CA9" w:rsidRPr="00AA1CA9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A1CA9" w:rsidRPr="00AA1CA9">
          <w:rPr>
            <w:u w:val="single"/>
          </w:rPr>
          <w:t xml:space="preserve"> 11091/049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A1CA9" w:rsidRPr="00AA1CA9">
          <w:rPr>
            <w:rStyle w:val="aa"/>
          </w:rPr>
          <w:t xml:space="preserve"> Начальник планово-экономического отдела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A1CA9" w:rsidRPr="00AA1CA9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A1CA9" w:rsidRPr="00AA1CA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DF472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DF472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70468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="008439E1" w:rsidRPr="008439E1">
              <w:rPr>
                <w:b/>
              </w:rPr>
              <w:t>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9A728A">
              <w:t>54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9A728A">
              <w:t>50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439E1" w:rsidRPr="008439E1">
          <w:rPr>
            <w:bCs/>
          </w:rPr>
          <w:t>-</w:t>
        </w:r>
        <w:r w:rsidR="008439E1" w:rsidRPr="008439E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439E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A1CA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11091/049-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DF472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DF4728" w:rsidRPr="00F912F0">
            <w:rPr>
              <w:rStyle w:val="ad"/>
              <w:sz w:val="20"/>
              <w:szCs w:val="20"/>
            </w:rPr>
            <w:fldChar w:fldCharType="separate"/>
          </w:r>
          <w:r w:rsidR="00AA1CA9">
            <w:rPr>
              <w:rStyle w:val="ad"/>
              <w:noProof/>
              <w:sz w:val="20"/>
              <w:szCs w:val="20"/>
            </w:rPr>
            <w:t>1</w:t>
          </w:r>
          <w:r w:rsidR="00DF472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1CA9" w:rsidRPr="00AA1CA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C176EAFC03F040C7BF1D77284C628357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9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05091FB1984BE9A54305B93952EA02"/>
    <w:docVar w:name="rm_id" w:val="204"/>
    <w:docVar w:name="rm_name" w:val=" Начальник планово-экономического отдела "/>
    <w:docVar w:name="rm_number" w:val=" 11091/049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837AF"/>
    <w:rsid w:val="001D5852"/>
    <w:rsid w:val="001F4D8D"/>
    <w:rsid w:val="00234932"/>
    <w:rsid w:val="00250DF5"/>
    <w:rsid w:val="002E55C6"/>
    <w:rsid w:val="00305B2F"/>
    <w:rsid w:val="00315481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942AA"/>
    <w:rsid w:val="007D1852"/>
    <w:rsid w:val="007D2CEA"/>
    <w:rsid w:val="007E25B0"/>
    <w:rsid w:val="008439E1"/>
    <w:rsid w:val="00870468"/>
    <w:rsid w:val="00883461"/>
    <w:rsid w:val="008E68DE"/>
    <w:rsid w:val="008F3FC4"/>
    <w:rsid w:val="0090588D"/>
    <w:rsid w:val="0092778A"/>
    <w:rsid w:val="00967790"/>
    <w:rsid w:val="009A728A"/>
    <w:rsid w:val="009B3BAE"/>
    <w:rsid w:val="009C49B0"/>
    <w:rsid w:val="00A12349"/>
    <w:rsid w:val="00A31CD6"/>
    <w:rsid w:val="00A91908"/>
    <w:rsid w:val="00AA1CA9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636A4"/>
    <w:rsid w:val="00CC1968"/>
    <w:rsid w:val="00CE3307"/>
    <w:rsid w:val="00D76DF8"/>
    <w:rsid w:val="00DB5302"/>
    <w:rsid w:val="00DD6B1F"/>
    <w:rsid w:val="00DF4728"/>
    <w:rsid w:val="00E124F4"/>
    <w:rsid w:val="00E36337"/>
    <w:rsid w:val="00EB72AD"/>
    <w:rsid w:val="00EC37A1"/>
    <w:rsid w:val="00EF2397"/>
    <w:rsid w:val="00EF3DC4"/>
    <w:rsid w:val="00EF4D4C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2016-11-24T13:45:00Z</dcterms:created>
  <dcterms:modified xsi:type="dcterms:W3CDTF">2016-11-25T06:31:00Z</dcterms:modified>
</cp:coreProperties>
</file>